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32A" w:rsidRPr="00C4117A" w:rsidRDefault="007A632A" w:rsidP="003D38E2">
      <w:pPr>
        <w:rPr>
          <w:lang w:val="uk-UA"/>
        </w:rPr>
      </w:pPr>
    </w:p>
    <w:p w:rsidR="007A632A" w:rsidRDefault="007A632A" w:rsidP="003D38E2">
      <w:pPr>
        <w:framePr w:hSpace="141" w:wrap="around" w:vAnchor="text" w:hAnchor="page" w:x="5841" w:y="1"/>
        <w:rPr>
          <w:noProof/>
        </w:rPr>
      </w:pPr>
      <w:r w:rsidRPr="00DC203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7A632A" w:rsidRDefault="007A632A" w:rsidP="003D38E2">
      <w:pPr>
        <w:pStyle w:val="Heading1"/>
        <w:rPr>
          <w:b/>
        </w:rPr>
      </w:pPr>
    </w:p>
    <w:p w:rsidR="007A632A" w:rsidRDefault="007A632A" w:rsidP="003D38E2">
      <w:pPr>
        <w:pStyle w:val="Heading1"/>
        <w:jc w:val="left"/>
        <w:rPr>
          <w:b/>
          <w:lang w:val="ru-RU"/>
        </w:rPr>
      </w:pPr>
    </w:p>
    <w:p w:rsidR="007A632A" w:rsidRDefault="007A632A" w:rsidP="003D38E2">
      <w:pPr>
        <w:pStyle w:val="Heading1"/>
        <w:jc w:val="left"/>
        <w:rPr>
          <w:b/>
          <w:lang w:val="ru-RU"/>
        </w:rPr>
      </w:pPr>
    </w:p>
    <w:p w:rsidR="007A632A" w:rsidRDefault="007A632A" w:rsidP="003D38E2">
      <w:pPr>
        <w:pStyle w:val="Heading1"/>
        <w:jc w:val="left"/>
        <w:rPr>
          <w:b/>
          <w:lang w:val="ru-RU"/>
        </w:rPr>
      </w:pPr>
    </w:p>
    <w:p w:rsidR="007A632A" w:rsidRDefault="007A632A" w:rsidP="003D38E2">
      <w:pPr>
        <w:pStyle w:val="Heading1"/>
        <w:jc w:val="left"/>
      </w:pPr>
    </w:p>
    <w:p w:rsidR="007A632A" w:rsidRDefault="007A632A" w:rsidP="003D38E2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7A632A" w:rsidRDefault="007A632A" w:rsidP="003D38E2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7A632A" w:rsidRPr="00541AF3" w:rsidRDefault="007A632A" w:rsidP="003D38E2">
      <w:pPr>
        <w:jc w:val="center"/>
        <w:rPr>
          <w:b/>
          <w:sz w:val="28"/>
        </w:rPr>
      </w:pPr>
    </w:p>
    <w:p w:rsidR="007A632A" w:rsidRDefault="007A632A" w:rsidP="003D38E2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7A632A" w:rsidRDefault="007A632A" w:rsidP="003D38E2">
      <w:pPr>
        <w:jc w:val="center"/>
        <w:rPr>
          <w:sz w:val="24"/>
          <w:szCs w:val="24"/>
          <w:lang w:val="uk-UA"/>
        </w:rPr>
      </w:pPr>
    </w:p>
    <w:p w:rsidR="007A632A" w:rsidRPr="001644A9" w:rsidRDefault="007A632A" w:rsidP="003D38E2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7A632A" w:rsidRPr="000917CC" w:rsidRDefault="007A632A" w:rsidP="003D38E2">
      <w:pPr>
        <w:jc w:val="center"/>
        <w:rPr>
          <w:b/>
          <w:sz w:val="28"/>
          <w:lang w:val="uk-UA"/>
        </w:rPr>
      </w:pPr>
    </w:p>
    <w:p w:rsidR="007A632A" w:rsidRPr="00690794" w:rsidRDefault="007A632A" w:rsidP="003D38E2">
      <w:pPr>
        <w:jc w:val="both"/>
        <w:rPr>
          <w:sz w:val="28"/>
          <w:lang w:val="uk-UA"/>
        </w:rPr>
      </w:pPr>
      <w:r>
        <w:rPr>
          <w:sz w:val="28"/>
          <w:lang w:val="uk-UA"/>
        </w:rPr>
        <w:t>31 серпня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  № 244 - 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632A" w:rsidRDefault="007A632A" w:rsidP="003D38E2">
      <w:pPr>
        <w:pStyle w:val="Title"/>
      </w:pPr>
    </w:p>
    <w:p w:rsidR="007A632A" w:rsidRDefault="007A632A" w:rsidP="00931F47">
      <w:pPr>
        <w:spacing w:line="360" w:lineRule="auto"/>
        <w:rPr>
          <w:b/>
          <w:sz w:val="28"/>
          <w:lang w:val="uk-UA"/>
        </w:rPr>
      </w:pPr>
      <w:r>
        <w:rPr>
          <w:b/>
          <w:sz w:val="28"/>
          <w:lang w:val="uk-UA"/>
        </w:rPr>
        <w:t>Про звільненням ТОРГАНА В.В.</w:t>
      </w:r>
    </w:p>
    <w:p w:rsidR="007A632A" w:rsidRDefault="007A632A" w:rsidP="00931F47">
      <w:pPr>
        <w:spacing w:line="360" w:lineRule="auto"/>
        <w:jc w:val="center"/>
        <w:rPr>
          <w:b/>
          <w:sz w:val="28"/>
          <w:lang w:val="uk-UA"/>
        </w:rPr>
      </w:pPr>
    </w:p>
    <w:p w:rsidR="007A632A" w:rsidRDefault="007A632A" w:rsidP="00931F47">
      <w:pPr>
        <w:pStyle w:val="BodyTextIndent2"/>
        <w:spacing w:line="360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підпунктів 7, 13, 20 пункту 4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 статті 20  Закону України  «Про службу в органах місцевого самоврядування», </w:t>
      </w:r>
      <w:r>
        <w:rPr>
          <w:sz w:val="28"/>
          <w:lang w:val="uk-UA"/>
        </w:rPr>
        <w:t>пункту 1 статті 36</w:t>
      </w:r>
      <w:r w:rsidRPr="00373810">
        <w:rPr>
          <w:sz w:val="28"/>
          <w:szCs w:val="28"/>
          <w:lang w:val="uk-UA"/>
        </w:rPr>
        <w:t xml:space="preserve">Кодексу </w:t>
      </w:r>
      <w:r>
        <w:rPr>
          <w:sz w:val="28"/>
          <w:szCs w:val="28"/>
          <w:lang w:val="uk-UA"/>
        </w:rPr>
        <w:t>з</w:t>
      </w:r>
      <w:r w:rsidRPr="00373810">
        <w:rPr>
          <w:sz w:val="28"/>
          <w:szCs w:val="28"/>
          <w:lang w:val="uk-UA"/>
        </w:rPr>
        <w:t>аконів про працю України</w:t>
      </w:r>
      <w:r>
        <w:rPr>
          <w:sz w:val="28"/>
          <w:szCs w:val="28"/>
          <w:lang w:val="uk-UA"/>
        </w:rPr>
        <w:t xml:space="preserve">,та особистої заяви Торгана В.В.:  </w:t>
      </w:r>
    </w:p>
    <w:p w:rsidR="007A632A" w:rsidRDefault="007A632A" w:rsidP="00931F47">
      <w:pPr>
        <w:pStyle w:val="BodyText"/>
        <w:ind w:firstLine="360"/>
      </w:pPr>
      <w:r>
        <w:t xml:space="preserve">1. Звільнити </w:t>
      </w:r>
      <w:bookmarkStart w:id="0" w:name="_GoBack"/>
      <w:r>
        <w:t xml:space="preserve">ТОРГАНА </w:t>
      </w:r>
      <w:bookmarkEnd w:id="0"/>
      <w:r>
        <w:t xml:space="preserve">Володимира Володимировича з посади  начальника відділу економіки та інвестицій міської ради за угодою сторін з  16 вересня 2021 року.  </w:t>
      </w:r>
    </w:p>
    <w:p w:rsidR="007A632A" w:rsidRDefault="007A632A" w:rsidP="00931F47">
      <w:pPr>
        <w:pStyle w:val="BodyText"/>
        <w:ind w:firstLine="360"/>
      </w:pPr>
      <w:r>
        <w:t>2. Відділу бухгалтерського обліку, звітності та фінансово-господарського забезпечення Арцизької міської ради провести повний розрахунок відповідно чинного законодавства.</w:t>
      </w:r>
    </w:p>
    <w:p w:rsidR="007A632A" w:rsidRDefault="007A632A" w:rsidP="00931F47">
      <w:pPr>
        <w:pStyle w:val="BodyText"/>
        <w:ind w:firstLine="360"/>
      </w:pPr>
      <w:r>
        <w:t>3. Контроль за виконанням  даного розпорядження покласти на керуючого справами виконавчого комітету міської ради Малєва О.М.</w:t>
      </w:r>
    </w:p>
    <w:p w:rsidR="007A632A" w:rsidRDefault="007A632A" w:rsidP="00931F47">
      <w:pPr>
        <w:pStyle w:val="Heading2"/>
        <w:spacing w:line="360" w:lineRule="auto"/>
      </w:pPr>
      <w:r>
        <w:tab/>
        <w:t>Підстава: Заява Торгана В.В. від 30 серпня 2021 року.</w:t>
      </w:r>
    </w:p>
    <w:p w:rsidR="007A632A" w:rsidRDefault="007A632A" w:rsidP="00931F47">
      <w:pPr>
        <w:spacing w:line="360" w:lineRule="auto"/>
        <w:rPr>
          <w:lang w:val="uk-UA"/>
        </w:rPr>
      </w:pPr>
    </w:p>
    <w:p w:rsidR="007A632A" w:rsidRPr="0019080D" w:rsidRDefault="007A632A" w:rsidP="003D38E2">
      <w:pPr>
        <w:rPr>
          <w:lang w:val="uk-UA"/>
        </w:rPr>
      </w:pPr>
    </w:p>
    <w:p w:rsidR="007A632A" w:rsidRPr="000917CC" w:rsidRDefault="007A632A" w:rsidP="003D38E2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7A632A" w:rsidRDefault="007A632A" w:rsidP="003D38E2">
      <w:pPr>
        <w:pStyle w:val="Heading2"/>
      </w:pPr>
    </w:p>
    <w:p w:rsidR="007A632A" w:rsidRDefault="007A632A" w:rsidP="003D38E2">
      <w:pPr>
        <w:pStyle w:val="Heading2"/>
      </w:pPr>
      <w:r>
        <w:t>З розпорядженням ознайомлений</w:t>
      </w:r>
      <w:r>
        <w:tab/>
        <w:t>_____________    В.Торган</w:t>
      </w:r>
    </w:p>
    <w:p w:rsidR="007A632A" w:rsidRDefault="007A632A" w:rsidP="003D38E2"/>
    <w:p w:rsidR="007A632A" w:rsidRDefault="007A632A" w:rsidP="003D38E2">
      <w:pPr>
        <w:rPr>
          <w:lang w:val="uk-UA"/>
        </w:rPr>
      </w:pPr>
    </w:p>
    <w:p w:rsidR="007A632A" w:rsidRDefault="007A632A" w:rsidP="003D38E2">
      <w:pPr>
        <w:rPr>
          <w:lang w:val="uk-UA"/>
        </w:rPr>
      </w:pPr>
    </w:p>
    <w:p w:rsidR="007A632A" w:rsidRDefault="007A632A" w:rsidP="003D38E2">
      <w:pPr>
        <w:rPr>
          <w:lang w:val="uk-UA"/>
        </w:rPr>
      </w:pPr>
    </w:p>
    <w:p w:rsidR="007A632A" w:rsidRPr="003D38E2" w:rsidRDefault="007A632A" w:rsidP="003D38E2">
      <w:pPr>
        <w:rPr>
          <w:lang w:val="uk-UA"/>
        </w:rPr>
      </w:pPr>
    </w:p>
    <w:p w:rsidR="007A632A" w:rsidRPr="00E96A52" w:rsidRDefault="007A632A" w:rsidP="003D38E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7A632A" w:rsidRPr="00E96A52" w:rsidRDefault="007A632A" w:rsidP="003D38E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31 серпня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245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7A632A" w:rsidRDefault="007A632A" w:rsidP="003D38E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A632A" w:rsidRPr="003D38E2" w:rsidRDefault="007A632A" w:rsidP="003D38E2">
      <w:pPr>
        <w:rPr>
          <w:sz w:val="28"/>
          <w:lang w:val="uk-UA"/>
        </w:rPr>
      </w:pPr>
      <w:r w:rsidRPr="003D38E2">
        <w:rPr>
          <w:sz w:val="28"/>
          <w:lang w:val="uk-UA"/>
        </w:rPr>
        <w:t xml:space="preserve">Про </w:t>
      </w:r>
      <w:r>
        <w:rPr>
          <w:sz w:val="28"/>
          <w:lang w:val="uk-UA"/>
        </w:rPr>
        <w:t xml:space="preserve">звільненням Торгана В.В. </w:t>
      </w:r>
    </w:p>
    <w:p w:rsidR="007A632A" w:rsidRPr="00A84420" w:rsidRDefault="007A632A" w:rsidP="003D38E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A632A" w:rsidRDefault="007A632A" w:rsidP="003D38E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A632A" w:rsidRPr="00E05F39" w:rsidRDefault="007A632A" w:rsidP="003D38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E05F39">
        <w:rPr>
          <w:sz w:val="28"/>
          <w:szCs w:val="28"/>
          <w:lang w:val="uk-UA"/>
        </w:rPr>
        <w:t>аступник  Арцизького міського голови</w:t>
      </w:r>
    </w:p>
    <w:p w:rsidR="007A632A" w:rsidRPr="00E05F39" w:rsidRDefault="007A632A" w:rsidP="003D38E2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О.Стоянова</w:t>
      </w:r>
    </w:p>
    <w:p w:rsidR="007A632A" w:rsidRPr="00E05F39" w:rsidRDefault="007A632A" w:rsidP="003D38E2">
      <w:pPr>
        <w:rPr>
          <w:b/>
          <w:sz w:val="28"/>
          <w:szCs w:val="28"/>
          <w:lang w:val="uk-UA"/>
        </w:rPr>
      </w:pPr>
    </w:p>
    <w:p w:rsidR="007A632A" w:rsidRDefault="007A632A" w:rsidP="003D38E2">
      <w:pPr>
        <w:rPr>
          <w:sz w:val="28"/>
          <w:szCs w:val="28"/>
          <w:lang w:val="uk-UA"/>
        </w:rPr>
      </w:pPr>
    </w:p>
    <w:p w:rsidR="007A632A" w:rsidRPr="00E05F39" w:rsidRDefault="007A632A" w:rsidP="003D38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 юридичного відділу Арцизької міської ради</w:t>
      </w:r>
    </w:p>
    <w:p w:rsidR="007A632A" w:rsidRPr="00E05F39" w:rsidRDefault="007A632A" w:rsidP="003D38E2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А.Станкова</w:t>
      </w:r>
    </w:p>
    <w:p w:rsidR="007A632A" w:rsidRPr="00E05F39" w:rsidRDefault="007A632A" w:rsidP="003D38E2">
      <w:pPr>
        <w:rPr>
          <w:sz w:val="28"/>
          <w:szCs w:val="28"/>
          <w:lang w:val="uk-UA"/>
        </w:rPr>
      </w:pPr>
    </w:p>
    <w:p w:rsidR="007A632A" w:rsidRDefault="007A632A" w:rsidP="003D38E2">
      <w:pPr>
        <w:rPr>
          <w:sz w:val="28"/>
          <w:szCs w:val="28"/>
          <w:lang w:val="uk-UA"/>
        </w:rPr>
      </w:pPr>
    </w:p>
    <w:p w:rsidR="007A632A" w:rsidRDefault="007A632A" w:rsidP="003D38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відділу організаційної та кадрової роботи</w:t>
      </w:r>
    </w:p>
    <w:p w:rsidR="007A632A" w:rsidRDefault="007A632A" w:rsidP="003D38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        І.Стойкова</w:t>
      </w:r>
    </w:p>
    <w:p w:rsidR="007A632A" w:rsidRDefault="007A632A" w:rsidP="003D38E2">
      <w:pPr>
        <w:rPr>
          <w:sz w:val="28"/>
          <w:szCs w:val="28"/>
          <w:lang w:val="uk-UA"/>
        </w:rPr>
      </w:pPr>
    </w:p>
    <w:p w:rsidR="007A632A" w:rsidRDefault="007A632A" w:rsidP="003D38E2">
      <w:pPr>
        <w:rPr>
          <w:sz w:val="28"/>
          <w:szCs w:val="28"/>
          <w:lang w:val="uk-UA"/>
        </w:rPr>
      </w:pPr>
    </w:p>
    <w:p w:rsidR="007A632A" w:rsidRPr="00E05F39" w:rsidRDefault="007A632A" w:rsidP="003D38E2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Начальник відділу бухгалтерського обліку, звітності та фінансово-господарського забезпечення – головний бухгалтер</w:t>
      </w:r>
    </w:p>
    <w:p w:rsidR="007A632A" w:rsidRPr="00E05F39" w:rsidRDefault="007A632A" w:rsidP="003D38E2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Л.Лабунець</w:t>
      </w:r>
    </w:p>
    <w:p w:rsidR="007A632A" w:rsidRDefault="007A632A" w:rsidP="003D38E2">
      <w:pPr>
        <w:jc w:val="both"/>
        <w:rPr>
          <w:lang w:val="uk-UA"/>
        </w:rPr>
      </w:pPr>
    </w:p>
    <w:p w:rsidR="007A632A" w:rsidRDefault="007A632A" w:rsidP="003D38E2">
      <w:pPr>
        <w:jc w:val="both"/>
        <w:rPr>
          <w:lang w:val="uk-UA"/>
        </w:rPr>
      </w:pPr>
    </w:p>
    <w:p w:rsidR="007A632A" w:rsidRDefault="007A632A" w:rsidP="003D38E2">
      <w:pPr>
        <w:jc w:val="both"/>
        <w:rPr>
          <w:lang w:val="uk-UA"/>
        </w:rPr>
      </w:pPr>
    </w:p>
    <w:p w:rsidR="007A632A" w:rsidRDefault="007A632A" w:rsidP="003D38E2">
      <w:pPr>
        <w:jc w:val="both"/>
        <w:rPr>
          <w:lang w:val="uk-UA"/>
        </w:rPr>
      </w:pPr>
    </w:p>
    <w:p w:rsidR="007A632A" w:rsidRDefault="007A632A" w:rsidP="003D38E2">
      <w:pPr>
        <w:jc w:val="both"/>
        <w:rPr>
          <w:lang w:val="uk-UA"/>
        </w:rPr>
      </w:pPr>
    </w:p>
    <w:p w:rsidR="007A632A" w:rsidRDefault="007A632A" w:rsidP="003D38E2">
      <w:pPr>
        <w:jc w:val="both"/>
        <w:rPr>
          <w:lang w:val="uk-UA"/>
        </w:rPr>
      </w:pPr>
      <w:r>
        <w:rPr>
          <w:lang w:val="uk-UA"/>
        </w:rPr>
        <w:t>Виконавець: Колеснікова Н.Д., головний спеціаліст по роботі з персоналом відділу організаційної та кадрової роботи</w:t>
      </w:r>
    </w:p>
    <w:p w:rsidR="007A632A" w:rsidRPr="00E033B8" w:rsidRDefault="007A632A" w:rsidP="003D38E2">
      <w:pPr>
        <w:rPr>
          <w:lang w:val="uk-UA"/>
        </w:rPr>
      </w:pPr>
    </w:p>
    <w:p w:rsidR="007A632A" w:rsidRPr="00591BBA" w:rsidRDefault="007A632A" w:rsidP="003D38E2">
      <w:pPr>
        <w:rPr>
          <w:lang w:val="uk-UA"/>
        </w:rPr>
      </w:pPr>
    </w:p>
    <w:p w:rsidR="007A632A" w:rsidRDefault="007A632A" w:rsidP="003D38E2">
      <w:pPr>
        <w:rPr>
          <w:lang w:val="uk-UA"/>
        </w:rPr>
      </w:pPr>
    </w:p>
    <w:p w:rsidR="007A632A" w:rsidRPr="006D6134" w:rsidRDefault="007A632A" w:rsidP="003D38E2">
      <w:pPr>
        <w:rPr>
          <w:lang w:val="uk-UA"/>
        </w:rPr>
      </w:pPr>
    </w:p>
    <w:p w:rsidR="007A632A" w:rsidRPr="00373810" w:rsidRDefault="007A632A" w:rsidP="003D38E2">
      <w:pPr>
        <w:rPr>
          <w:lang w:val="uk-UA"/>
        </w:rPr>
      </w:pPr>
    </w:p>
    <w:p w:rsidR="007A632A" w:rsidRPr="003D38E2" w:rsidRDefault="007A632A">
      <w:pPr>
        <w:rPr>
          <w:lang w:val="uk-UA"/>
        </w:rPr>
      </w:pPr>
    </w:p>
    <w:sectPr w:rsidR="007A632A" w:rsidRPr="003D38E2" w:rsidSect="002F4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38E2"/>
    <w:rsid w:val="000917CC"/>
    <w:rsid w:val="000B30DE"/>
    <w:rsid w:val="001644A9"/>
    <w:rsid w:val="0019080D"/>
    <w:rsid w:val="001F17BD"/>
    <w:rsid w:val="002F4CD1"/>
    <w:rsid w:val="003010A8"/>
    <w:rsid w:val="00373810"/>
    <w:rsid w:val="003D38E2"/>
    <w:rsid w:val="00541AF3"/>
    <w:rsid w:val="00591BBA"/>
    <w:rsid w:val="00690794"/>
    <w:rsid w:val="006D6134"/>
    <w:rsid w:val="006E2C40"/>
    <w:rsid w:val="007323ED"/>
    <w:rsid w:val="007735AB"/>
    <w:rsid w:val="007A632A"/>
    <w:rsid w:val="00931F47"/>
    <w:rsid w:val="00A84420"/>
    <w:rsid w:val="00B91552"/>
    <w:rsid w:val="00C4117A"/>
    <w:rsid w:val="00DB43FD"/>
    <w:rsid w:val="00DC2036"/>
    <w:rsid w:val="00E033B8"/>
    <w:rsid w:val="00E05F39"/>
    <w:rsid w:val="00E96A52"/>
    <w:rsid w:val="00F26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8E2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D38E2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D38E2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D38E2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D38E2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3D38E2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3D38E2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3D38E2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D38E2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3D38E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8E2"/>
    <w:rPr>
      <w:rFonts w:ascii="Times New Roman" w:hAnsi="Times New Roman" w:cs="Times New Roman"/>
      <w:sz w:val="20"/>
      <w:szCs w:val="20"/>
      <w:lang w:eastAsia="ru-RU"/>
    </w:rPr>
  </w:style>
  <w:style w:type="paragraph" w:styleId="NoSpacing">
    <w:name w:val="No Spacing"/>
    <w:uiPriority w:val="99"/>
    <w:qFormat/>
    <w:rsid w:val="003D38E2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D38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38E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2</Pages>
  <Words>320</Words>
  <Characters>1828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2021-08-30T14:00:00Z</cp:lastPrinted>
  <dcterms:created xsi:type="dcterms:W3CDTF">2021-08-30T12:55:00Z</dcterms:created>
  <dcterms:modified xsi:type="dcterms:W3CDTF">2022-01-12T07:39:00Z</dcterms:modified>
</cp:coreProperties>
</file>